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BF4" w:rsidRDefault="008F4BF4" w:rsidP="008F4BF4">
      <w:pPr>
        <w:shd w:val="clear" w:color="auto" w:fill="FFFFFF"/>
        <w:autoSpaceDE/>
        <w:autoSpaceDN/>
        <w:adjustRightInd/>
        <w:jc w:val="center"/>
        <w:rPr>
          <w:rFonts w:cs="Arial"/>
          <w:b/>
          <w:bCs/>
          <w:snapToGrid/>
          <w:sz w:val="24"/>
          <w:szCs w:val="24"/>
          <w:lang w:eastAsia="en-US"/>
        </w:rPr>
      </w:pPr>
      <w:r w:rsidRPr="009D5698">
        <w:rPr>
          <w:b/>
          <w:sz w:val="24"/>
        </w:rPr>
        <w:t xml:space="preserve">Eigenerklärung zur </w:t>
      </w:r>
      <w:r w:rsidRPr="00D611C7">
        <w:rPr>
          <w:rFonts w:cs="Arial"/>
          <w:b/>
          <w:bCs/>
          <w:snapToGrid/>
          <w:sz w:val="24"/>
          <w:szCs w:val="24"/>
          <w:lang w:eastAsia="en-US"/>
        </w:rPr>
        <w:t>EU-Ausschreibung</w:t>
      </w:r>
    </w:p>
    <w:p w:rsidR="008F4BF4" w:rsidRPr="00D611C7" w:rsidRDefault="008F4BF4" w:rsidP="008F4BF4">
      <w:pPr>
        <w:shd w:val="clear" w:color="auto" w:fill="FFFFFF"/>
        <w:autoSpaceDE/>
        <w:autoSpaceDN/>
        <w:adjustRightInd/>
        <w:jc w:val="center"/>
        <w:rPr>
          <w:rFonts w:cs="Arial"/>
          <w:b/>
          <w:bCs/>
          <w:snapToGrid/>
          <w:sz w:val="24"/>
          <w:szCs w:val="24"/>
          <w:lang w:eastAsia="en-US"/>
        </w:rPr>
      </w:pPr>
      <w:r>
        <w:rPr>
          <w:rFonts w:cs="Arial"/>
          <w:b/>
          <w:bCs/>
          <w:snapToGrid/>
          <w:sz w:val="24"/>
          <w:szCs w:val="24"/>
          <w:lang w:eastAsia="en-US"/>
        </w:rPr>
        <w:t>„</w:t>
      </w:r>
      <w:sdt>
        <w:sdtPr>
          <w:rPr>
            <w:rFonts w:cs="Arial"/>
            <w:b/>
            <w:bCs/>
            <w:snapToGrid/>
            <w:sz w:val="24"/>
            <w:szCs w:val="24"/>
            <w:lang w:eastAsia="en-US"/>
          </w:rPr>
          <w:id w:val="-1317489347"/>
          <w:placeholder>
            <w:docPart w:val="66717C20FC6049B4B47EA5B9C830994C"/>
          </w:placeholder>
        </w:sdtPr>
        <w:sdtEndPr/>
        <w:sdtContent>
          <w:r w:rsidRPr="00D611C7">
            <w:rPr>
              <w:rFonts w:cs="Arial"/>
              <w:b/>
              <w:bCs/>
              <w:snapToGrid/>
              <w:sz w:val="24"/>
              <w:szCs w:val="24"/>
              <w:lang w:eastAsia="en-US"/>
            </w:rPr>
            <w:t>202</w:t>
          </w:r>
          <w:r>
            <w:rPr>
              <w:rFonts w:cs="Arial"/>
              <w:b/>
              <w:bCs/>
              <w:snapToGrid/>
              <w:sz w:val="24"/>
              <w:szCs w:val="24"/>
              <w:lang w:eastAsia="en-US"/>
            </w:rPr>
            <w:t>6-121: Rahmenvertrag Marketing-Dienstleistungen</w:t>
          </w:r>
        </w:sdtContent>
      </w:sdt>
      <w:r>
        <w:rPr>
          <w:rFonts w:cs="Arial"/>
          <w:b/>
          <w:bCs/>
          <w:snapToGrid/>
          <w:sz w:val="24"/>
          <w:szCs w:val="24"/>
          <w:lang w:eastAsia="en-US"/>
        </w:rPr>
        <w:t>“</w:t>
      </w:r>
    </w:p>
    <w:p w:rsidR="008F4BF4" w:rsidRDefault="008F4BF4" w:rsidP="008F4BF4">
      <w:pPr>
        <w:jc w:val="center"/>
        <w:rPr>
          <w:b/>
        </w:rPr>
      </w:pPr>
    </w:p>
    <w:p w:rsidR="00EA51B8" w:rsidRPr="00D611C7" w:rsidRDefault="008F4BF4" w:rsidP="008F4BF4">
      <w:pPr>
        <w:jc w:val="center"/>
        <w:rPr>
          <w:sz w:val="24"/>
        </w:rPr>
      </w:pPr>
      <w:r>
        <w:rPr>
          <w:b/>
          <w:sz w:val="24"/>
        </w:rPr>
        <w:t xml:space="preserve">Anlage 10 </w:t>
      </w:r>
      <w:r w:rsidR="00EA51B8" w:rsidRPr="00D611C7">
        <w:rPr>
          <w:b/>
          <w:sz w:val="24"/>
        </w:rPr>
        <w:t>Umsatz</w:t>
      </w:r>
    </w:p>
    <w:p w:rsidR="00EA51B8" w:rsidRDefault="00EA51B8" w:rsidP="00EA51B8">
      <w:pPr>
        <w:shd w:val="clear" w:color="auto" w:fill="FFFFFF"/>
        <w:autoSpaceDE/>
        <w:autoSpaceDN/>
        <w:adjustRightInd/>
        <w:jc w:val="both"/>
        <w:rPr>
          <w:rFonts w:cs="Arial"/>
          <w:b/>
          <w:bCs/>
          <w:snapToGrid/>
          <w:szCs w:val="24"/>
          <w:lang w:eastAsia="en-US"/>
        </w:rPr>
      </w:pPr>
    </w:p>
    <w:p w:rsidR="00EA51B8" w:rsidRDefault="00EA51B8"/>
    <w:p w:rsidR="00EA51B8" w:rsidRDefault="00EA51B8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72"/>
        <w:gridCol w:w="4742"/>
      </w:tblGrid>
      <w:tr w:rsidR="008F4BF4" w:rsidRPr="00EA51B8" w:rsidTr="00AA7A2D">
        <w:trPr>
          <w:trHeight w:val="700"/>
        </w:trPr>
        <w:tc>
          <w:tcPr>
            <w:tcW w:w="4860" w:type="dxa"/>
          </w:tcPr>
          <w:p w:rsidR="008F4BF4" w:rsidRPr="006F40AB" w:rsidRDefault="008F4BF4" w:rsidP="00AA7A2D">
            <w:pPr>
              <w:spacing w:before="240"/>
              <w:jc w:val="left"/>
              <w:rPr>
                <w:rFonts w:cs="Arial"/>
                <w:b/>
                <w:szCs w:val="22"/>
              </w:rPr>
            </w:pPr>
            <w:r w:rsidRPr="006F40AB">
              <w:rPr>
                <w:rFonts w:cs="Arial"/>
                <w:b/>
                <w:szCs w:val="22"/>
              </w:rPr>
              <w:t>Name des Bewerbers</w:t>
            </w:r>
            <w:r>
              <w:rPr>
                <w:rFonts w:cs="Arial"/>
                <w:b/>
                <w:szCs w:val="22"/>
              </w:rPr>
              <w:t>/der Bietergemeinschaft</w:t>
            </w:r>
            <w:r w:rsidRPr="006F40AB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4861" w:type="dxa"/>
          </w:tcPr>
          <w:p w:rsidR="008F4BF4" w:rsidRPr="006F40AB" w:rsidRDefault="003E66DC" w:rsidP="00AA7A2D">
            <w:pPr>
              <w:spacing w:before="240"/>
              <w:rPr>
                <w:rFonts w:cs="Arial"/>
                <w:b/>
                <w:bCs/>
                <w:snapToGrid/>
                <w:szCs w:val="22"/>
                <w:lang w:eastAsia="en-US"/>
              </w:rPr>
            </w:pPr>
            <w:sdt>
              <w:sdtPr>
                <w:rPr>
                  <w:rFonts w:cs="Arial"/>
                  <w:b/>
                  <w:bCs/>
                  <w:snapToGrid/>
                  <w:szCs w:val="22"/>
                  <w:lang w:eastAsia="en-US"/>
                </w:rPr>
                <w:id w:val="1355539047"/>
                <w:placeholder>
                  <w:docPart w:val="3D61522A89B34D6D831225AE622D58FC"/>
                </w:placeholder>
                <w:showingPlcHdr/>
              </w:sdtPr>
              <w:sdtEndPr/>
              <w:sdtContent>
                <w:r w:rsidR="008F4BF4" w:rsidRPr="006F40AB">
                  <w:rPr>
                    <w:rFonts w:eastAsia="Calibri" w:cs="Arial"/>
                    <w:color w:val="808080"/>
                    <w:szCs w:val="22"/>
                    <w:lang w:eastAsia="en-US"/>
                  </w:rPr>
                  <w:t>Klicken Sie hier, um Text einzugeben.</w:t>
                </w:r>
              </w:sdtContent>
            </w:sdt>
          </w:p>
        </w:tc>
      </w:tr>
    </w:tbl>
    <w:p w:rsidR="00980D56" w:rsidRDefault="00980D56" w:rsidP="00DD1015">
      <w:pPr>
        <w:spacing w:after="120"/>
        <w:jc w:val="both"/>
        <w:rPr>
          <w:b/>
          <w:szCs w:val="16"/>
        </w:rPr>
      </w:pPr>
    </w:p>
    <w:p w:rsidR="00BF4D6F" w:rsidRDefault="00EA51B8" w:rsidP="00DD1015">
      <w:pPr>
        <w:spacing w:after="120"/>
        <w:jc w:val="both"/>
        <w:rPr>
          <w:b/>
          <w:szCs w:val="16"/>
        </w:rPr>
      </w:pPr>
      <w:r w:rsidRPr="00DD4A7A">
        <w:rPr>
          <w:b/>
          <w:szCs w:val="16"/>
        </w:rPr>
        <w:t>Beschreibung</w:t>
      </w:r>
      <w:r w:rsidR="00BF4D6F">
        <w:rPr>
          <w:b/>
          <w:szCs w:val="16"/>
        </w:rPr>
        <w:t>:</w:t>
      </w:r>
    </w:p>
    <w:p w:rsidR="00980D56" w:rsidRDefault="00980D56" w:rsidP="00DD1015">
      <w:pPr>
        <w:spacing w:after="120"/>
        <w:jc w:val="both"/>
        <w:rPr>
          <w:b/>
          <w:szCs w:val="16"/>
        </w:rPr>
      </w:pPr>
    </w:p>
    <w:p w:rsidR="00EA51B8" w:rsidRPr="00DD1015" w:rsidRDefault="00EA51B8" w:rsidP="00C73E88">
      <w:pPr>
        <w:spacing w:after="120"/>
        <w:rPr>
          <w:b/>
          <w:szCs w:val="16"/>
        </w:rPr>
      </w:pPr>
      <w:r w:rsidRPr="00DD4A7A">
        <w:rPr>
          <w:szCs w:val="16"/>
        </w:rPr>
        <w:t>Darstellung</w:t>
      </w:r>
      <w:r w:rsidRPr="00EA51B8">
        <w:rPr>
          <w:szCs w:val="16"/>
        </w:rPr>
        <w:t xml:space="preserve"> </w:t>
      </w:r>
      <w:r w:rsidR="00B82D44">
        <w:rPr>
          <w:szCs w:val="16"/>
        </w:rPr>
        <w:t>der</w:t>
      </w:r>
      <w:r w:rsidRPr="00EA51B8">
        <w:rPr>
          <w:szCs w:val="16"/>
        </w:rPr>
        <w:t xml:space="preserve"> </w:t>
      </w:r>
      <w:r w:rsidRPr="00DD4A7A">
        <w:rPr>
          <w:szCs w:val="16"/>
        </w:rPr>
        <w:t>Umsätze des</w:t>
      </w:r>
      <w:r w:rsidR="00C720A2">
        <w:rPr>
          <w:szCs w:val="16"/>
        </w:rPr>
        <w:t xml:space="preserve"> Bewerbers</w:t>
      </w:r>
      <w:r w:rsidRPr="00EA51B8">
        <w:rPr>
          <w:szCs w:val="16"/>
        </w:rPr>
        <w:t xml:space="preserve"> in de</w:t>
      </w:r>
      <w:r w:rsidR="001364CA">
        <w:rPr>
          <w:szCs w:val="16"/>
        </w:rPr>
        <w:t>n letzten drei abgeschlossenen Geschäftsj</w:t>
      </w:r>
      <w:r w:rsidRPr="00EA51B8">
        <w:rPr>
          <w:szCs w:val="16"/>
        </w:rPr>
        <w:t>ahren</w:t>
      </w:r>
      <w:r w:rsidR="00B82D44">
        <w:rPr>
          <w:szCs w:val="16"/>
        </w:rPr>
        <w:t xml:space="preserve"> mit vergleichbaren Marketing-Dienstleistungen</w:t>
      </w:r>
      <w:r w:rsidRPr="00EA51B8">
        <w:rPr>
          <w:szCs w:val="16"/>
        </w:rPr>
        <w:t xml:space="preserve">. </w:t>
      </w:r>
      <w:r w:rsidR="001364CA" w:rsidRPr="001364CA">
        <w:rPr>
          <w:szCs w:val="16"/>
        </w:rPr>
        <w:t xml:space="preserve">Es müssen </w:t>
      </w:r>
      <w:r w:rsidR="00B82D44">
        <w:rPr>
          <w:szCs w:val="16"/>
        </w:rPr>
        <w:t>jeweils jährlich</w:t>
      </w:r>
      <w:r w:rsidR="001364CA" w:rsidRPr="001364CA">
        <w:rPr>
          <w:szCs w:val="16"/>
        </w:rPr>
        <w:t xml:space="preserve"> mindestens </w:t>
      </w:r>
      <w:r w:rsidR="008F4BF4">
        <w:rPr>
          <w:szCs w:val="16"/>
        </w:rPr>
        <w:t>1.</w:t>
      </w:r>
      <w:r w:rsidR="0063407F">
        <w:rPr>
          <w:szCs w:val="16"/>
        </w:rPr>
        <w:t>5</w:t>
      </w:r>
      <w:r w:rsidR="00B82D44">
        <w:rPr>
          <w:szCs w:val="16"/>
        </w:rPr>
        <w:t>0</w:t>
      </w:r>
      <w:r w:rsidR="00337771">
        <w:rPr>
          <w:szCs w:val="16"/>
        </w:rPr>
        <w:t>0.000,00</w:t>
      </w:r>
      <w:r w:rsidR="001364CA" w:rsidRPr="001364CA">
        <w:rPr>
          <w:szCs w:val="16"/>
        </w:rPr>
        <w:t xml:space="preserve"> EUR brutto Umsatz </w:t>
      </w:r>
      <w:r w:rsidR="00B82D44">
        <w:rPr>
          <w:szCs w:val="16"/>
        </w:rPr>
        <w:t xml:space="preserve">mit Aufträgen, die mit der ausgeschriebenen Leistung vergleichbar sind, </w:t>
      </w:r>
      <w:r w:rsidR="001364CA">
        <w:rPr>
          <w:szCs w:val="16"/>
        </w:rPr>
        <w:t>vorhanden sein</w:t>
      </w:r>
      <w:r w:rsidRPr="00DD1015">
        <w:rPr>
          <w:szCs w:val="16"/>
        </w:rPr>
        <w:t xml:space="preserve"> (Ausschlusskriterium</w:t>
      </w:r>
      <w:r w:rsidR="00DD1015">
        <w:rPr>
          <w:szCs w:val="16"/>
        </w:rPr>
        <w:t>).</w:t>
      </w:r>
      <w:r w:rsidR="00C73E88">
        <w:rPr>
          <w:szCs w:val="16"/>
        </w:rPr>
        <w:t xml:space="preserve"> </w:t>
      </w:r>
    </w:p>
    <w:p w:rsidR="00EA51B8" w:rsidRPr="00DD1015" w:rsidRDefault="00EA51B8" w:rsidP="00EA51B8">
      <w:pPr>
        <w:spacing w:after="120"/>
        <w:jc w:val="both"/>
        <w:rPr>
          <w:szCs w:val="16"/>
        </w:rPr>
      </w:pPr>
    </w:p>
    <w:p w:rsidR="00C73E88" w:rsidRDefault="00C73E88" w:rsidP="00D30F8C"/>
    <w:p w:rsidR="00D30F8C" w:rsidRDefault="00D30F8C" w:rsidP="00D30F8C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928"/>
        <w:gridCol w:w="4819"/>
      </w:tblGrid>
      <w:tr w:rsidR="00337771" w:rsidRPr="00D54DD6" w:rsidTr="00337771">
        <w:trPr>
          <w:trHeight w:val="1011"/>
        </w:trPr>
        <w:tc>
          <w:tcPr>
            <w:tcW w:w="4928" w:type="dxa"/>
            <w:tcBorders>
              <w:top w:val="nil"/>
              <w:left w:val="nil"/>
            </w:tcBorders>
          </w:tcPr>
          <w:p w:rsidR="00337771" w:rsidRPr="008F4BF4" w:rsidRDefault="00980D56" w:rsidP="00D30F8C">
            <w:pPr>
              <w:rPr>
                <w:rFonts w:cs="Arial"/>
                <w:b/>
                <w:i/>
                <w:szCs w:val="22"/>
              </w:rPr>
            </w:pPr>
            <w:r w:rsidRPr="008F4BF4">
              <w:rPr>
                <w:rFonts w:cs="Arial"/>
                <w:szCs w:val="22"/>
              </w:rPr>
              <w:br w:type="page"/>
            </w:r>
          </w:p>
        </w:tc>
        <w:tc>
          <w:tcPr>
            <w:tcW w:w="4819" w:type="dxa"/>
          </w:tcPr>
          <w:p w:rsidR="001D156A" w:rsidRPr="008F4BF4" w:rsidRDefault="001D156A" w:rsidP="00D30F8C">
            <w:pPr>
              <w:jc w:val="center"/>
              <w:rPr>
                <w:rFonts w:cs="Arial"/>
                <w:b/>
                <w:szCs w:val="22"/>
              </w:rPr>
            </w:pPr>
          </w:p>
          <w:p w:rsidR="00337771" w:rsidRPr="008F4BF4" w:rsidRDefault="00337771" w:rsidP="00D30F8C">
            <w:pPr>
              <w:jc w:val="center"/>
              <w:rPr>
                <w:rFonts w:cs="Arial"/>
                <w:b/>
                <w:szCs w:val="22"/>
              </w:rPr>
            </w:pPr>
            <w:r w:rsidRPr="008F4BF4">
              <w:rPr>
                <w:rFonts w:cs="Arial"/>
                <w:b/>
                <w:szCs w:val="22"/>
              </w:rPr>
              <w:t>Umsatzhöhe in EUR brutto</w:t>
            </w:r>
          </w:p>
        </w:tc>
      </w:tr>
      <w:tr w:rsidR="00337771" w:rsidRPr="00D54DD6" w:rsidTr="001D156A">
        <w:trPr>
          <w:trHeight w:val="819"/>
        </w:trPr>
        <w:tc>
          <w:tcPr>
            <w:tcW w:w="4928" w:type="dxa"/>
          </w:tcPr>
          <w:p w:rsidR="00337771" w:rsidRPr="008F4BF4" w:rsidRDefault="00337771" w:rsidP="00FB2DEE">
            <w:pPr>
              <w:spacing w:before="120"/>
              <w:jc w:val="left"/>
              <w:rPr>
                <w:rFonts w:cs="Arial"/>
                <w:b/>
                <w:szCs w:val="22"/>
              </w:rPr>
            </w:pPr>
            <w:r w:rsidRPr="008F4BF4">
              <w:rPr>
                <w:rFonts w:cs="Arial"/>
                <w:b/>
                <w:szCs w:val="22"/>
              </w:rPr>
              <w:t xml:space="preserve">im </w:t>
            </w:r>
            <w:r w:rsidR="00FB2DEE" w:rsidRPr="008F4BF4">
              <w:rPr>
                <w:rFonts w:cs="Arial"/>
                <w:b/>
                <w:szCs w:val="22"/>
              </w:rPr>
              <w:t>vorvorletzten abgeschlossenen Geschäftsjahr</w:t>
            </w:r>
          </w:p>
        </w:tc>
        <w:tc>
          <w:tcPr>
            <w:tcW w:w="4819" w:type="dxa"/>
          </w:tcPr>
          <w:p w:rsidR="00337771" w:rsidRPr="008F4BF4" w:rsidRDefault="003E66DC" w:rsidP="00FB2DEE">
            <w:pPr>
              <w:spacing w:before="120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b/>
                  <w:bCs/>
                  <w:snapToGrid/>
                  <w:szCs w:val="22"/>
                  <w:lang w:eastAsia="en-US"/>
                </w:rPr>
                <w:id w:val="1130361871"/>
                <w:placeholder>
                  <w:docPart w:val="F2D70F3349184977B0223A7CA10B5B65"/>
                </w:placeholder>
                <w:showingPlcHdr/>
              </w:sdtPr>
              <w:sdtEndPr/>
              <w:sdtContent>
                <w:bookmarkStart w:id="0" w:name="_GoBack"/>
                <w:r w:rsidR="00337771" w:rsidRPr="008F4BF4">
                  <w:rPr>
                    <w:rFonts w:eastAsia="Calibri" w:cs="Arial"/>
                    <w:color w:val="808080"/>
                    <w:szCs w:val="22"/>
                    <w:lang w:eastAsia="en-US"/>
                  </w:rPr>
                  <w:t>Klicken Sie hier, um Text einzugeben.</w:t>
                </w:r>
                <w:bookmarkEnd w:id="0"/>
              </w:sdtContent>
            </w:sdt>
          </w:p>
        </w:tc>
      </w:tr>
      <w:tr w:rsidR="00337771" w:rsidRPr="00D54DD6" w:rsidTr="001D156A">
        <w:trPr>
          <w:trHeight w:val="831"/>
        </w:trPr>
        <w:tc>
          <w:tcPr>
            <w:tcW w:w="4928" w:type="dxa"/>
          </w:tcPr>
          <w:p w:rsidR="00337771" w:rsidRPr="008F4BF4" w:rsidRDefault="00337771" w:rsidP="00FB2DEE">
            <w:pPr>
              <w:spacing w:before="120"/>
              <w:jc w:val="left"/>
              <w:rPr>
                <w:rFonts w:cs="Arial"/>
                <w:b/>
                <w:szCs w:val="22"/>
              </w:rPr>
            </w:pPr>
            <w:r w:rsidRPr="008F4BF4">
              <w:rPr>
                <w:rFonts w:cs="Arial"/>
                <w:b/>
                <w:szCs w:val="22"/>
              </w:rPr>
              <w:t xml:space="preserve">im </w:t>
            </w:r>
            <w:r w:rsidR="00FB2DEE" w:rsidRPr="008F4BF4">
              <w:rPr>
                <w:rFonts w:cs="Arial"/>
                <w:b/>
                <w:szCs w:val="22"/>
              </w:rPr>
              <w:t>vorletzten abgeschlossenen Geschäftsjahr</w:t>
            </w:r>
          </w:p>
        </w:tc>
        <w:tc>
          <w:tcPr>
            <w:tcW w:w="4819" w:type="dxa"/>
          </w:tcPr>
          <w:p w:rsidR="00337771" w:rsidRPr="008F4BF4" w:rsidRDefault="003E66DC" w:rsidP="00FB2DEE">
            <w:pPr>
              <w:spacing w:before="120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b/>
                  <w:bCs/>
                  <w:snapToGrid/>
                  <w:szCs w:val="22"/>
                  <w:lang w:eastAsia="en-US"/>
                </w:rPr>
                <w:id w:val="-1832822156"/>
                <w:placeholder>
                  <w:docPart w:val="6FCBBAD9D4774DD7A7941C0A54CC4B02"/>
                </w:placeholder>
                <w:showingPlcHdr/>
              </w:sdtPr>
              <w:sdtEndPr/>
              <w:sdtContent>
                <w:r w:rsidR="00337771" w:rsidRPr="008F4BF4">
                  <w:rPr>
                    <w:rFonts w:eastAsia="Calibri" w:cs="Arial"/>
                    <w:color w:val="808080"/>
                    <w:szCs w:val="22"/>
                    <w:lang w:eastAsia="en-US"/>
                  </w:rPr>
                  <w:t>Klicken Sie hier, um Text einzugeben.</w:t>
                </w:r>
              </w:sdtContent>
            </w:sdt>
          </w:p>
        </w:tc>
      </w:tr>
      <w:tr w:rsidR="00337771" w:rsidRPr="00D54DD6" w:rsidTr="001D156A">
        <w:trPr>
          <w:trHeight w:val="700"/>
        </w:trPr>
        <w:tc>
          <w:tcPr>
            <w:tcW w:w="4928" w:type="dxa"/>
          </w:tcPr>
          <w:p w:rsidR="00337771" w:rsidRPr="008F4BF4" w:rsidRDefault="00337771" w:rsidP="00FB2DEE">
            <w:pPr>
              <w:spacing w:before="120"/>
              <w:jc w:val="left"/>
              <w:rPr>
                <w:rFonts w:cs="Arial"/>
                <w:b/>
                <w:szCs w:val="22"/>
              </w:rPr>
            </w:pPr>
            <w:r w:rsidRPr="008F4BF4">
              <w:rPr>
                <w:rFonts w:cs="Arial"/>
                <w:b/>
                <w:szCs w:val="22"/>
              </w:rPr>
              <w:t>im letzten abgeschlossenen Geschäftsjahr</w:t>
            </w:r>
          </w:p>
        </w:tc>
        <w:tc>
          <w:tcPr>
            <w:tcW w:w="4819" w:type="dxa"/>
          </w:tcPr>
          <w:p w:rsidR="00337771" w:rsidRPr="008F4BF4" w:rsidRDefault="003E66DC" w:rsidP="00FB2DEE">
            <w:pPr>
              <w:spacing w:before="120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b/>
                  <w:bCs/>
                  <w:snapToGrid/>
                  <w:szCs w:val="22"/>
                  <w:lang w:eastAsia="en-US"/>
                </w:rPr>
                <w:id w:val="736365260"/>
                <w:placeholder>
                  <w:docPart w:val="16C8438249CE495B93D3BD51428D3EB0"/>
                </w:placeholder>
                <w:showingPlcHdr/>
              </w:sdtPr>
              <w:sdtEndPr/>
              <w:sdtContent>
                <w:r w:rsidR="00337771" w:rsidRPr="008F4BF4">
                  <w:rPr>
                    <w:rFonts w:eastAsia="Calibri" w:cs="Arial"/>
                    <w:color w:val="808080"/>
                    <w:szCs w:val="22"/>
                    <w:lang w:eastAsia="en-US"/>
                  </w:rPr>
                  <w:t>Klicken Sie hier, um Text einzugeben.</w:t>
                </w:r>
              </w:sdtContent>
            </w:sdt>
          </w:p>
        </w:tc>
      </w:tr>
    </w:tbl>
    <w:p w:rsidR="005B2AF5" w:rsidRDefault="005B2AF5" w:rsidP="008E2925"/>
    <w:p w:rsidR="001E0CC8" w:rsidRPr="00D30F8C" w:rsidRDefault="001E0CC8" w:rsidP="00D30F8C">
      <w:pPr>
        <w:spacing w:after="120"/>
        <w:jc w:val="both"/>
        <w:rPr>
          <w:rFonts w:cs="Arial"/>
          <w:snapToGrid/>
          <w:sz w:val="20"/>
        </w:rPr>
      </w:pPr>
    </w:p>
    <w:p w:rsidR="005B2AF5" w:rsidRDefault="005B2AF5" w:rsidP="005B2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rFonts w:eastAsia="Calibri" w:cs="Courier"/>
          <w:snapToGrid/>
          <w:sz w:val="18"/>
          <w:szCs w:val="18"/>
          <w:lang w:eastAsia="en-US" w:bidi="en-US"/>
        </w:rPr>
      </w:pPr>
      <w:r>
        <w:rPr>
          <w:snapToGrid/>
          <w:sz w:val="20"/>
        </w:rPr>
        <w:br/>
      </w:r>
      <w:sdt>
        <w:sdtPr>
          <w:rPr>
            <w:rFonts w:eastAsia="Calibri" w:cs="Courier"/>
            <w:snapToGrid/>
            <w:sz w:val="18"/>
            <w:szCs w:val="18"/>
            <w:lang w:eastAsia="en-US" w:bidi="en-US"/>
          </w:rPr>
          <w:id w:val="-140590038"/>
          <w:placeholder>
            <w:docPart w:val="749EE30F38904E819520BC62EF38CBAE"/>
          </w:placeholder>
          <w:showingPlcHdr/>
          <w:text/>
        </w:sdtPr>
        <w:sdtEndPr/>
        <w:sdtContent>
          <w:r w:rsidRPr="00A7615A">
            <w:rPr>
              <w:rStyle w:val="Platzhaltertext"/>
            </w:rPr>
            <w:t>Klicken Sie hier, um Text einzugeben.</w:t>
          </w:r>
        </w:sdtContent>
      </w:sdt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sdt>
        <w:sdtPr>
          <w:rPr>
            <w:rFonts w:eastAsia="Calibri" w:cs="Courier"/>
            <w:snapToGrid/>
            <w:sz w:val="18"/>
            <w:szCs w:val="18"/>
            <w:lang w:eastAsia="en-US" w:bidi="en-US"/>
          </w:rPr>
          <w:id w:val="-1749412635"/>
          <w:placeholder>
            <w:docPart w:val="0765646591C5457196D1E6799953ACBF"/>
          </w:placeholder>
          <w:showingPlcHdr/>
          <w:text/>
        </w:sdtPr>
        <w:sdtEndPr/>
        <w:sdtContent>
          <w:r w:rsidRPr="00A7615A">
            <w:rPr>
              <w:rStyle w:val="Platzhaltertext"/>
            </w:rPr>
            <w:t>Klicken Sie hier, um Text einzugeben.</w:t>
          </w:r>
        </w:sdtContent>
      </w:sdt>
    </w:p>
    <w:p w:rsidR="005B2AF5" w:rsidRPr="00DD1015" w:rsidRDefault="005B2AF5" w:rsidP="00DD1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rFonts w:eastAsia="Calibri" w:cs="Courier"/>
          <w:snapToGrid/>
          <w:sz w:val="18"/>
          <w:szCs w:val="18"/>
          <w:lang w:eastAsia="en-US" w:bidi="en-US"/>
        </w:rPr>
      </w:pPr>
      <w:r>
        <w:rPr>
          <w:rFonts w:eastAsia="Calibri" w:cs="Courier"/>
          <w:snapToGrid/>
          <w:sz w:val="18"/>
          <w:szCs w:val="18"/>
          <w:lang w:eastAsia="en-US" w:bidi="en-US"/>
        </w:rPr>
        <w:t>(Ort, Datum)</w:t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  <w:t>(Firmenname</w:t>
      </w:r>
      <w:r w:rsidRPr="00CD30B0">
        <w:rPr>
          <w:rFonts w:eastAsia="Calibri" w:cs="Courier"/>
          <w:snapToGrid/>
          <w:sz w:val="18"/>
          <w:szCs w:val="18"/>
          <w:lang w:eastAsia="en-US" w:bidi="en-US"/>
        </w:rPr>
        <w:t>)</w:t>
      </w:r>
    </w:p>
    <w:sectPr w:rsidR="005B2AF5" w:rsidRPr="00DD1015" w:rsidSect="00667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52" w:right="964" w:bottom="1134" w:left="1418" w:header="765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1B8" w:rsidRDefault="00EA51B8">
      <w:r>
        <w:separator/>
      </w:r>
    </w:p>
  </w:endnote>
  <w:endnote w:type="continuationSeparator" w:id="0">
    <w:p w:rsidR="00EA51B8" w:rsidRDefault="00EA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22F" w:rsidRDefault="00B9422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20D" w:rsidRPr="0088720D" w:rsidRDefault="00D86D08" w:rsidP="0088720D">
    <w:pPr>
      <w:pStyle w:val="Fuzeile"/>
      <w:rPr>
        <w:rFonts w:cs="Arial"/>
        <w:sz w:val="16"/>
        <w:szCs w:val="16"/>
      </w:rPr>
    </w:pPr>
    <w:r>
      <w:rPr>
        <w:rFonts w:cs="Arial"/>
        <w:sz w:val="16"/>
        <w:szCs w:val="16"/>
      </w:rPr>
      <w:t>EU-Ausschreibung</w:t>
    </w:r>
    <w:r w:rsidR="0088720D" w:rsidRPr="0088720D">
      <w:rPr>
        <w:rFonts w:cs="Arial"/>
        <w:sz w:val="16"/>
        <w:szCs w:val="16"/>
      </w:rPr>
      <w:t xml:space="preserve"> </w:t>
    </w:r>
    <w:r w:rsidR="00B9422F">
      <w:rPr>
        <w:rFonts w:cs="Arial"/>
        <w:sz w:val="16"/>
        <w:szCs w:val="16"/>
      </w:rPr>
      <w:t xml:space="preserve">2026-121: </w:t>
    </w:r>
    <w:r w:rsidR="008F4BF4">
      <w:rPr>
        <w:rFonts w:cs="Arial"/>
        <w:sz w:val="16"/>
        <w:szCs w:val="16"/>
      </w:rPr>
      <w:t xml:space="preserve">Rahmenvertrag </w:t>
    </w:r>
    <w:r w:rsidR="0092181E">
      <w:rPr>
        <w:rFonts w:cs="Arial"/>
        <w:sz w:val="16"/>
        <w:szCs w:val="16"/>
      </w:rPr>
      <w:t>Marketing-Dienstleistungen</w:t>
    </w:r>
  </w:p>
  <w:p w:rsidR="00EB121D" w:rsidRPr="0088720D" w:rsidRDefault="0088720D" w:rsidP="0088720D">
    <w:pPr>
      <w:pStyle w:val="Fuzeile"/>
      <w:rPr>
        <w:rFonts w:cs="Arial"/>
        <w:sz w:val="16"/>
        <w:szCs w:val="16"/>
      </w:rPr>
    </w:pPr>
    <w:r w:rsidRPr="00894653">
      <w:rPr>
        <w:rFonts w:cs="Arial"/>
        <w:sz w:val="16"/>
        <w:szCs w:val="16"/>
      </w:rPr>
      <w:t xml:space="preserve">Anlage </w:t>
    </w:r>
    <w:r w:rsidR="008F4BF4">
      <w:rPr>
        <w:rFonts w:cs="Arial"/>
        <w:sz w:val="16"/>
        <w:szCs w:val="16"/>
      </w:rPr>
      <w:t>10</w:t>
    </w:r>
    <w:r w:rsidRPr="00894653">
      <w:rPr>
        <w:rFonts w:cs="Arial"/>
        <w:sz w:val="16"/>
        <w:szCs w:val="16"/>
      </w:rPr>
      <w:t xml:space="preserve"> </w:t>
    </w:r>
    <w:r w:rsidRPr="0088720D">
      <w:rPr>
        <w:rFonts w:cs="Arial"/>
        <w:sz w:val="16"/>
        <w:szCs w:val="16"/>
      </w:rPr>
      <w:t>Eigenerklärung zum Umsatz</w:t>
    </w:r>
    <w:r w:rsidRPr="0088720D">
      <w:rPr>
        <w:rFonts w:cs="Arial"/>
        <w:sz w:val="16"/>
        <w:szCs w:val="16"/>
      </w:rPr>
      <w:tab/>
    </w:r>
    <w:r w:rsidRPr="0088720D">
      <w:rPr>
        <w:rFonts w:cs="Arial"/>
        <w:sz w:val="16"/>
        <w:szCs w:val="16"/>
      </w:rPr>
      <w:tab/>
      <w:t xml:space="preserve">Seite </w:t>
    </w:r>
    <w:r w:rsidRPr="0088720D">
      <w:rPr>
        <w:rFonts w:cs="Arial"/>
        <w:sz w:val="16"/>
        <w:szCs w:val="16"/>
      </w:rPr>
      <w:fldChar w:fldCharType="begin"/>
    </w:r>
    <w:r w:rsidRPr="0088720D">
      <w:rPr>
        <w:rFonts w:cs="Arial"/>
        <w:sz w:val="16"/>
        <w:szCs w:val="16"/>
      </w:rPr>
      <w:instrText>PAGE   \* MERGEFORMAT</w:instrText>
    </w:r>
    <w:r w:rsidRPr="0088720D">
      <w:rPr>
        <w:rFonts w:cs="Arial"/>
        <w:sz w:val="16"/>
        <w:szCs w:val="16"/>
      </w:rPr>
      <w:fldChar w:fldCharType="separate"/>
    </w:r>
    <w:r w:rsidR="003E66DC">
      <w:rPr>
        <w:rFonts w:cs="Arial"/>
        <w:noProof/>
        <w:sz w:val="16"/>
        <w:szCs w:val="16"/>
      </w:rPr>
      <w:t>1</w:t>
    </w:r>
    <w:r w:rsidRPr="0088720D">
      <w:rPr>
        <w:rFonts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22F" w:rsidRDefault="00B9422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1B8" w:rsidRDefault="00EA51B8">
      <w:r>
        <w:separator/>
      </w:r>
    </w:p>
  </w:footnote>
  <w:footnote w:type="continuationSeparator" w:id="0">
    <w:p w:rsidR="00EA51B8" w:rsidRDefault="00EA5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22F" w:rsidRDefault="00B942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1B8" w:rsidRPr="00EA51B8" w:rsidRDefault="00BC1143">
    <w:pPr>
      <w:pStyle w:val="Kopfzeile"/>
      <w:rPr>
        <w:b/>
      </w:rPr>
    </w:pPr>
    <w:r w:rsidRPr="00EA51B8">
      <w:rPr>
        <w:b/>
        <w:noProof/>
        <w:snapToGrid/>
      </w:rPr>
      <w:drawing>
        <wp:anchor distT="0" distB="0" distL="114300" distR="114300" simplePos="0" relativeHeight="251657728" behindDoc="0" locked="0" layoutInCell="1" allowOverlap="0" wp14:anchorId="4CE7B0DA" wp14:editId="6F787E19">
          <wp:simplePos x="0" y="0"/>
          <wp:positionH relativeFrom="page">
            <wp:posOffset>5184775</wp:posOffset>
          </wp:positionH>
          <wp:positionV relativeFrom="page">
            <wp:posOffset>540385</wp:posOffset>
          </wp:positionV>
          <wp:extent cx="1814400" cy="486000"/>
          <wp:effectExtent l="0" t="0" r="0" b="9525"/>
          <wp:wrapNone/>
          <wp:docPr id="2" name="Bild 1" descr="logo_IBB_PC_RGB_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IBB_PC_RGB_prin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400" cy="48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D1CF4" w:rsidRDefault="00DD1CF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22F" w:rsidRDefault="00B9422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93141"/>
    <w:multiLevelType w:val="multilevel"/>
    <w:tmpl w:val="11CAAE6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570F111C"/>
    <w:multiLevelType w:val="multilevel"/>
    <w:tmpl w:val="DB08600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rcgt1S1EJbjcRNySSONRJpOGm1VVZxs8mC+LdWUvkzGwmwhuoLgCZ44vYSUJT3PjnJSqxBFfk6zOzYgBOH4AQ==" w:salt="36m2wOrRv3r1f+OLecqE7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1B8"/>
    <w:rsid w:val="000613C3"/>
    <w:rsid w:val="000D0F58"/>
    <w:rsid w:val="000D52C8"/>
    <w:rsid w:val="000F7D9F"/>
    <w:rsid w:val="001324BA"/>
    <w:rsid w:val="001364CA"/>
    <w:rsid w:val="001403B0"/>
    <w:rsid w:val="00162E63"/>
    <w:rsid w:val="001D156A"/>
    <w:rsid w:val="001E0CC8"/>
    <w:rsid w:val="002C4DB8"/>
    <w:rsid w:val="00324A7D"/>
    <w:rsid w:val="00337771"/>
    <w:rsid w:val="00337E0D"/>
    <w:rsid w:val="0036350C"/>
    <w:rsid w:val="003C3846"/>
    <w:rsid w:val="003E66DC"/>
    <w:rsid w:val="003F253E"/>
    <w:rsid w:val="00420513"/>
    <w:rsid w:val="004244DD"/>
    <w:rsid w:val="004469F8"/>
    <w:rsid w:val="00475E09"/>
    <w:rsid w:val="004C0567"/>
    <w:rsid w:val="00524E9D"/>
    <w:rsid w:val="00565C1E"/>
    <w:rsid w:val="005836C1"/>
    <w:rsid w:val="005B2AF5"/>
    <w:rsid w:val="005D3A18"/>
    <w:rsid w:val="005E4C58"/>
    <w:rsid w:val="0063407F"/>
    <w:rsid w:val="0066039B"/>
    <w:rsid w:val="0066733E"/>
    <w:rsid w:val="0069342A"/>
    <w:rsid w:val="006934EF"/>
    <w:rsid w:val="0070340D"/>
    <w:rsid w:val="00710B5E"/>
    <w:rsid w:val="00734298"/>
    <w:rsid w:val="007A0541"/>
    <w:rsid w:val="00852484"/>
    <w:rsid w:val="00874FD3"/>
    <w:rsid w:val="0088720D"/>
    <w:rsid w:val="00894653"/>
    <w:rsid w:val="008E2925"/>
    <w:rsid w:val="008E4162"/>
    <w:rsid w:val="008F0B14"/>
    <w:rsid w:val="008F4BF4"/>
    <w:rsid w:val="00902516"/>
    <w:rsid w:val="0092181E"/>
    <w:rsid w:val="00927C6F"/>
    <w:rsid w:val="0096293F"/>
    <w:rsid w:val="00980D56"/>
    <w:rsid w:val="00984D66"/>
    <w:rsid w:val="00AE113A"/>
    <w:rsid w:val="00B4686E"/>
    <w:rsid w:val="00B6137A"/>
    <w:rsid w:val="00B82D44"/>
    <w:rsid w:val="00B9422F"/>
    <w:rsid w:val="00BC1143"/>
    <w:rsid w:val="00BF4D6F"/>
    <w:rsid w:val="00C27297"/>
    <w:rsid w:val="00C55E70"/>
    <w:rsid w:val="00C720A2"/>
    <w:rsid w:val="00C73E88"/>
    <w:rsid w:val="00CC7001"/>
    <w:rsid w:val="00D30F8C"/>
    <w:rsid w:val="00D54DD6"/>
    <w:rsid w:val="00D611C7"/>
    <w:rsid w:val="00D748F7"/>
    <w:rsid w:val="00D86D08"/>
    <w:rsid w:val="00DC16E7"/>
    <w:rsid w:val="00DD1015"/>
    <w:rsid w:val="00DD1A83"/>
    <w:rsid w:val="00DD1CF4"/>
    <w:rsid w:val="00DD4A7A"/>
    <w:rsid w:val="00E16EC7"/>
    <w:rsid w:val="00E82C70"/>
    <w:rsid w:val="00EA51B8"/>
    <w:rsid w:val="00EB121D"/>
    <w:rsid w:val="00EC0A72"/>
    <w:rsid w:val="00F215F2"/>
    <w:rsid w:val="00F22382"/>
    <w:rsid w:val="00F934D4"/>
    <w:rsid w:val="00FB2DEE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5:docId w15:val="{E16ED1B2-8699-40DF-BFF1-900E409B3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E2925"/>
    <w:pPr>
      <w:autoSpaceDE w:val="0"/>
      <w:autoSpaceDN w:val="0"/>
      <w:adjustRightInd w:val="0"/>
    </w:pPr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240"/>
      <w:outlineLvl w:val="0"/>
    </w:pPr>
    <w:rPr>
      <w:b/>
      <w:kern w:val="32"/>
      <w:sz w:val="36"/>
      <w:u w:val="single"/>
    </w:rPr>
  </w:style>
  <w:style w:type="paragraph" w:styleId="berschrift2">
    <w:name w:val="heading 2"/>
    <w:basedOn w:val="Standard"/>
    <w:next w:val="NurText"/>
    <w:qFormat/>
    <w:pPr>
      <w:keepNext/>
      <w:spacing w:before="360" w:after="240"/>
      <w:outlineLvl w:val="1"/>
    </w:pPr>
    <w:rPr>
      <w:b/>
      <w:sz w:val="36"/>
    </w:rPr>
  </w:style>
  <w:style w:type="paragraph" w:styleId="berschrift3">
    <w:name w:val="heading 3"/>
    <w:basedOn w:val="Standard"/>
    <w:next w:val="Standard"/>
    <w:qFormat/>
    <w:pPr>
      <w:keepNext/>
      <w:spacing w:before="240" w:after="240"/>
      <w:ind w:right="-470"/>
      <w:outlineLvl w:val="2"/>
    </w:pPr>
    <w:rPr>
      <w:b/>
      <w:sz w:val="32"/>
    </w:rPr>
  </w:style>
  <w:style w:type="paragraph" w:styleId="berschrift4">
    <w:name w:val="heading 4"/>
    <w:basedOn w:val="Standard"/>
    <w:next w:val="Standard"/>
    <w:qFormat/>
    <w:pPr>
      <w:keepNext/>
      <w:spacing w:before="240"/>
      <w:outlineLvl w:val="3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</w:rPr>
  </w:style>
  <w:style w:type="paragraph" w:styleId="Verzeichnis2">
    <w:name w:val="toc 2"/>
    <w:basedOn w:val="Standard"/>
    <w:next w:val="Standard"/>
    <w:autoRedefine/>
    <w:semiHidden/>
    <w:pPr>
      <w:ind w:left="221"/>
    </w:pPr>
  </w:style>
  <w:style w:type="paragraph" w:styleId="Verzeichnis1">
    <w:name w:val="toc 1"/>
    <w:basedOn w:val="Standard"/>
    <w:next w:val="Standard"/>
    <w:autoRedefine/>
    <w:semiHidden/>
    <w:pPr>
      <w:tabs>
        <w:tab w:val="right" w:leader="dot" w:pos="9060"/>
      </w:tabs>
    </w:pPr>
    <w:rPr>
      <w:noProof/>
    </w:rPr>
  </w:style>
  <w:style w:type="table" w:styleId="Tabellenraster">
    <w:name w:val="Table Grid"/>
    <w:basedOn w:val="NormaleTabelle"/>
    <w:uiPriority w:val="59"/>
    <w:rsid w:val="00FE5D8B"/>
    <w:pPr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FE5D8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FE5D8B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FE5D8B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5B2AF5"/>
    <w:rPr>
      <w:color w:val="808080"/>
    </w:rPr>
  </w:style>
  <w:style w:type="paragraph" w:styleId="Listenabsatz">
    <w:name w:val="List Paragraph"/>
    <w:basedOn w:val="Standard"/>
    <w:uiPriority w:val="34"/>
    <w:qFormat/>
    <w:rsid w:val="005B2AF5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88720D"/>
    <w:rPr>
      <w:rFonts w:ascii="Arial" w:hAnsi="Arial"/>
      <w:snapToGrid w:val="0"/>
      <w:sz w:val="22"/>
    </w:rPr>
  </w:style>
  <w:style w:type="table" w:customStyle="1" w:styleId="Tabellenraster2">
    <w:name w:val="Tabellenraster2"/>
    <w:basedOn w:val="NormaleTabelle"/>
    <w:next w:val="Tabellenraster"/>
    <w:uiPriority w:val="59"/>
    <w:rsid w:val="00162E6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3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Vorlagen\IBB%20Logobogen%20blan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49EE30F38904E819520BC62EF38CB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03B45D-618F-4194-BAFB-4AEF754B7CD8}"/>
      </w:docPartPr>
      <w:docPartBody>
        <w:p w:rsidR="00A27E75" w:rsidRDefault="00B5100D" w:rsidP="00B5100D">
          <w:pPr>
            <w:pStyle w:val="749EE30F38904E819520BC62EF38CBAE1"/>
          </w:pPr>
          <w:r w:rsidRPr="00A7615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765646591C5457196D1E6799953AC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0A2405-5AF9-4EAC-89A4-725FACFB973A}"/>
      </w:docPartPr>
      <w:docPartBody>
        <w:p w:rsidR="00A27E75" w:rsidRDefault="00B5100D" w:rsidP="00B5100D">
          <w:pPr>
            <w:pStyle w:val="0765646591C5457196D1E6799953ACBF1"/>
          </w:pPr>
          <w:r w:rsidRPr="00A7615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D70F3349184977B0223A7CA10B5B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209743-DCFA-4B76-977B-163245BAB9BB}"/>
      </w:docPartPr>
      <w:docPartBody>
        <w:p w:rsidR="000768F2" w:rsidRDefault="00B5100D" w:rsidP="00B5100D">
          <w:pPr>
            <w:pStyle w:val="F2D70F3349184977B0223A7CA10B5B651"/>
          </w:pPr>
          <w:r w:rsidRPr="00D54DD6">
            <w:rPr>
              <w:rFonts w:ascii="Times New Roman" w:eastAsia="Calibri" w:hAnsi="Times New Roman"/>
              <w:lang w:eastAsia="en-US"/>
            </w:rPr>
            <w:t>Klicken Sie hier, um Text einzugeben.</w:t>
          </w:r>
        </w:p>
      </w:docPartBody>
    </w:docPart>
    <w:docPart>
      <w:docPartPr>
        <w:name w:val="6FCBBAD9D4774DD7A7941C0A54CC4B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742264-190C-45F5-8FCE-EEB7BFDAC51F}"/>
      </w:docPartPr>
      <w:docPartBody>
        <w:p w:rsidR="000768F2" w:rsidRDefault="00B5100D" w:rsidP="00B5100D">
          <w:pPr>
            <w:pStyle w:val="6FCBBAD9D4774DD7A7941C0A54CC4B021"/>
          </w:pPr>
          <w:r w:rsidRPr="00D54DD6">
            <w:rPr>
              <w:rFonts w:ascii="Times New Roman" w:eastAsia="Calibri" w:hAnsi="Times New Roman"/>
              <w:lang w:eastAsia="en-US"/>
            </w:rPr>
            <w:t>Klicken Sie hier, um Text einzugeben.</w:t>
          </w:r>
        </w:p>
      </w:docPartBody>
    </w:docPart>
    <w:docPart>
      <w:docPartPr>
        <w:name w:val="16C8438249CE495B93D3BD51428D3E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4B562-F17B-4C73-B377-3419EF17900E}"/>
      </w:docPartPr>
      <w:docPartBody>
        <w:p w:rsidR="000768F2" w:rsidRDefault="00B5100D" w:rsidP="00B5100D">
          <w:pPr>
            <w:pStyle w:val="16C8438249CE495B93D3BD51428D3EB01"/>
          </w:pPr>
          <w:r w:rsidRPr="00D54DD6">
            <w:rPr>
              <w:rFonts w:ascii="Times New Roman" w:eastAsia="Calibri" w:hAnsi="Times New Roman"/>
              <w:lang w:eastAsia="en-US"/>
            </w:rPr>
            <w:t>Klicken Sie hier, um Text einzugeben.</w:t>
          </w:r>
        </w:p>
      </w:docPartBody>
    </w:docPart>
    <w:docPart>
      <w:docPartPr>
        <w:name w:val="66717C20FC6049B4B47EA5B9C83099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7165B8-F19C-4207-8D33-9759E44A474E}"/>
      </w:docPartPr>
      <w:docPartBody>
        <w:p w:rsidR="00BB3E44" w:rsidRDefault="00B5100D" w:rsidP="00B5100D">
          <w:pPr>
            <w:pStyle w:val="66717C20FC6049B4B47EA5B9C830994C"/>
          </w:pPr>
          <w:r w:rsidRPr="004F5C02">
            <w:rPr>
              <w:rFonts w:ascii="Times New Roman" w:eastAsia="Calibri" w:hAnsi="Times New Roman"/>
              <w:color w:val="808080"/>
              <w:lang w:eastAsia="en-US"/>
            </w:rPr>
            <w:t>Klicken Sie hier, um Text einzugeben.</w:t>
          </w:r>
        </w:p>
      </w:docPartBody>
    </w:docPart>
    <w:docPart>
      <w:docPartPr>
        <w:name w:val="3D61522A89B34D6D831225AE622D58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2B9575-B50E-4554-A4BC-7AC5967258AD}"/>
      </w:docPartPr>
      <w:docPartBody>
        <w:p w:rsidR="00BB3E44" w:rsidRDefault="00B5100D" w:rsidP="00B5100D">
          <w:pPr>
            <w:pStyle w:val="3D61522A89B34D6D831225AE622D58FC1"/>
          </w:pPr>
          <w:r w:rsidRPr="006F40AB">
            <w:rPr>
              <w:rFonts w:eastAsia="Calibri" w:cs="Arial"/>
              <w:color w:val="808080"/>
              <w:szCs w:val="22"/>
              <w:lang w:eastAsia="en-US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052"/>
    <w:rsid w:val="000768F2"/>
    <w:rsid w:val="00330287"/>
    <w:rsid w:val="00335547"/>
    <w:rsid w:val="0045381B"/>
    <w:rsid w:val="0082653D"/>
    <w:rsid w:val="00A27E75"/>
    <w:rsid w:val="00AD553F"/>
    <w:rsid w:val="00B5100D"/>
    <w:rsid w:val="00BB3E44"/>
    <w:rsid w:val="00C25D78"/>
    <w:rsid w:val="00C435F6"/>
    <w:rsid w:val="00CC0052"/>
    <w:rsid w:val="00CF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6283C42A1F8049C8A269A92D226E14A2">
    <w:name w:val="6283C42A1F8049C8A269A92D226E14A2"/>
    <w:rsid w:val="00CC0052"/>
  </w:style>
  <w:style w:type="paragraph" w:customStyle="1" w:styleId="DA6FF679C0EC4E7C8B383A32A09CABD3">
    <w:name w:val="DA6FF679C0EC4E7C8B383A32A09CABD3"/>
    <w:rsid w:val="00CF3566"/>
  </w:style>
  <w:style w:type="paragraph" w:customStyle="1" w:styleId="F369C153CA6D42E498847D5531C2114D">
    <w:name w:val="F369C153CA6D42E498847D5531C2114D"/>
    <w:rsid w:val="00CF3566"/>
  </w:style>
  <w:style w:type="paragraph" w:customStyle="1" w:styleId="EFE402B1535A4BBA87F628BAB3F2A09C">
    <w:name w:val="EFE402B1535A4BBA87F628BAB3F2A09C"/>
    <w:rsid w:val="00CF3566"/>
  </w:style>
  <w:style w:type="paragraph" w:customStyle="1" w:styleId="16F450CFA27F4679A64222E796572851">
    <w:name w:val="16F450CFA27F4679A64222E796572851"/>
    <w:rsid w:val="00CF3566"/>
  </w:style>
  <w:style w:type="paragraph" w:customStyle="1" w:styleId="02A5BB90D4F7493FA0001832189229E5">
    <w:name w:val="02A5BB90D4F7493FA0001832189229E5"/>
    <w:rsid w:val="00CF3566"/>
  </w:style>
  <w:style w:type="character" w:styleId="Platzhaltertext">
    <w:name w:val="Placeholder Text"/>
    <w:basedOn w:val="Absatz-Standardschriftart"/>
    <w:uiPriority w:val="99"/>
    <w:semiHidden/>
    <w:rsid w:val="00B5100D"/>
    <w:rPr>
      <w:color w:val="808080"/>
    </w:rPr>
  </w:style>
  <w:style w:type="paragraph" w:customStyle="1" w:styleId="749EE30F38904E819520BC62EF38CBAE">
    <w:name w:val="749EE30F38904E819520BC62EF38CBAE"/>
    <w:rsid w:val="00CF3566"/>
  </w:style>
  <w:style w:type="paragraph" w:customStyle="1" w:styleId="0765646591C5457196D1E6799953ACBF">
    <w:name w:val="0765646591C5457196D1E6799953ACBF"/>
    <w:rsid w:val="00CF3566"/>
  </w:style>
  <w:style w:type="paragraph" w:customStyle="1" w:styleId="25BB2D590D084E3ABB0358FF2927C9EB">
    <w:name w:val="25BB2D590D084E3ABB0358FF2927C9EB"/>
    <w:rsid w:val="00C435F6"/>
  </w:style>
  <w:style w:type="paragraph" w:customStyle="1" w:styleId="CCF2F20B256B4AA6A4192350F0FBC5C9">
    <w:name w:val="CCF2F20B256B4AA6A4192350F0FBC5C9"/>
    <w:rsid w:val="00C435F6"/>
  </w:style>
  <w:style w:type="paragraph" w:customStyle="1" w:styleId="456BEF34775C4820AAF3BAC553CD84E9">
    <w:name w:val="456BEF34775C4820AAF3BAC553CD84E9"/>
    <w:rsid w:val="00C435F6"/>
  </w:style>
  <w:style w:type="paragraph" w:customStyle="1" w:styleId="3AAAEA6318ED407F91BD4BD0CF5A979A">
    <w:name w:val="3AAAEA6318ED407F91BD4BD0CF5A979A"/>
    <w:rsid w:val="00C435F6"/>
  </w:style>
  <w:style w:type="paragraph" w:customStyle="1" w:styleId="C703ED786D7F426FB2EA69C2AE899503">
    <w:name w:val="C703ED786D7F426FB2EA69C2AE899503"/>
    <w:rsid w:val="00C435F6"/>
  </w:style>
  <w:style w:type="paragraph" w:customStyle="1" w:styleId="03909EF11F0649FE9C0213DCED85B460">
    <w:name w:val="03909EF11F0649FE9C0213DCED85B460"/>
    <w:rsid w:val="00C435F6"/>
  </w:style>
  <w:style w:type="paragraph" w:customStyle="1" w:styleId="8FE1D2F335824A27B62F5685A3C3B039">
    <w:name w:val="8FE1D2F335824A27B62F5685A3C3B039"/>
    <w:rsid w:val="00C435F6"/>
  </w:style>
  <w:style w:type="paragraph" w:customStyle="1" w:styleId="353E35A978FE46799816BC3418D9A3C5">
    <w:name w:val="353E35A978FE46799816BC3418D9A3C5"/>
    <w:rsid w:val="00C435F6"/>
  </w:style>
  <w:style w:type="paragraph" w:customStyle="1" w:styleId="7E0EF0BA9FC04374BF0C96A57B40DD25">
    <w:name w:val="7E0EF0BA9FC04374BF0C96A57B40DD25"/>
    <w:rsid w:val="00C435F6"/>
  </w:style>
  <w:style w:type="paragraph" w:customStyle="1" w:styleId="609624D82B6E412C8CC26B2655757A7C">
    <w:name w:val="609624D82B6E412C8CC26B2655757A7C"/>
    <w:rsid w:val="00C435F6"/>
  </w:style>
  <w:style w:type="paragraph" w:customStyle="1" w:styleId="ED1241299D9447E5A745DB64C4E80BC1">
    <w:name w:val="ED1241299D9447E5A745DB64C4E80BC1"/>
    <w:rsid w:val="00C435F6"/>
  </w:style>
  <w:style w:type="paragraph" w:customStyle="1" w:styleId="F428960087DA4E4B886CDD581804C349">
    <w:name w:val="F428960087DA4E4B886CDD581804C349"/>
    <w:rsid w:val="00C435F6"/>
  </w:style>
  <w:style w:type="paragraph" w:customStyle="1" w:styleId="18AEB1B9A41B40179D2EC8277449EDB3">
    <w:name w:val="18AEB1B9A41B40179D2EC8277449EDB3"/>
    <w:rsid w:val="00C435F6"/>
  </w:style>
  <w:style w:type="paragraph" w:customStyle="1" w:styleId="2579AB08279C4C4B8E0AC2A4BC6146B5">
    <w:name w:val="2579AB08279C4C4B8E0AC2A4BC6146B5"/>
    <w:rsid w:val="00C435F6"/>
  </w:style>
  <w:style w:type="paragraph" w:customStyle="1" w:styleId="E11CFDD808BA4F459538B04D17FB4B64">
    <w:name w:val="E11CFDD808BA4F459538B04D17FB4B64"/>
    <w:rsid w:val="00C435F6"/>
  </w:style>
  <w:style w:type="paragraph" w:customStyle="1" w:styleId="75BA075AB4A14CCBA8DF3DEC93BBCA75">
    <w:name w:val="75BA075AB4A14CCBA8DF3DEC93BBCA75"/>
    <w:rsid w:val="0045381B"/>
  </w:style>
  <w:style w:type="paragraph" w:customStyle="1" w:styleId="D546D9F2D1EE4F1DAEF2A7D0D6A7C23C">
    <w:name w:val="D546D9F2D1EE4F1DAEF2A7D0D6A7C23C"/>
    <w:rsid w:val="00AD553F"/>
  </w:style>
  <w:style w:type="paragraph" w:customStyle="1" w:styleId="31A75088FEFB48FD9CD871829F690D43">
    <w:name w:val="31A75088FEFB48FD9CD871829F690D43"/>
    <w:rsid w:val="00AD553F"/>
  </w:style>
  <w:style w:type="paragraph" w:customStyle="1" w:styleId="9296CAFFDB47435895F1BE1CF814416D">
    <w:name w:val="9296CAFFDB47435895F1BE1CF814416D"/>
    <w:rsid w:val="00AD553F"/>
  </w:style>
  <w:style w:type="paragraph" w:customStyle="1" w:styleId="AEB29328B8854C77BDABF84C9A2043DE">
    <w:name w:val="AEB29328B8854C77BDABF84C9A2043DE"/>
    <w:rsid w:val="00AD553F"/>
  </w:style>
  <w:style w:type="paragraph" w:customStyle="1" w:styleId="2650062EBC0C4DA9A046284C62421887">
    <w:name w:val="2650062EBC0C4DA9A046284C62421887"/>
    <w:rsid w:val="00AD553F"/>
  </w:style>
  <w:style w:type="paragraph" w:customStyle="1" w:styleId="46C65CE82AB940068CECAE6344A7CAA1">
    <w:name w:val="46C65CE82AB940068CECAE6344A7CAA1"/>
    <w:rsid w:val="00AD553F"/>
  </w:style>
  <w:style w:type="paragraph" w:customStyle="1" w:styleId="F2D70F3349184977B0223A7CA10B5B65">
    <w:name w:val="F2D70F3349184977B0223A7CA10B5B65"/>
    <w:rsid w:val="00330287"/>
  </w:style>
  <w:style w:type="paragraph" w:customStyle="1" w:styleId="6FCBBAD9D4774DD7A7941C0A54CC4B02">
    <w:name w:val="6FCBBAD9D4774DD7A7941C0A54CC4B02"/>
    <w:rsid w:val="00330287"/>
  </w:style>
  <w:style w:type="paragraph" w:customStyle="1" w:styleId="16C8438249CE495B93D3BD51428D3EB0">
    <w:name w:val="16C8438249CE495B93D3BD51428D3EB0"/>
    <w:rsid w:val="00330287"/>
  </w:style>
  <w:style w:type="paragraph" w:customStyle="1" w:styleId="31B861FC7ECB4349A9D33D8AC8BFD4DC">
    <w:name w:val="31B861FC7ECB4349A9D33D8AC8BFD4DC"/>
    <w:rsid w:val="00C25D78"/>
    <w:pPr>
      <w:spacing w:after="160" w:line="259" w:lineRule="auto"/>
    </w:pPr>
  </w:style>
  <w:style w:type="paragraph" w:customStyle="1" w:styleId="66717C20FC6049B4B47EA5B9C830994C">
    <w:name w:val="66717C20FC6049B4B47EA5B9C830994C"/>
    <w:rsid w:val="00B5100D"/>
    <w:pPr>
      <w:spacing w:after="160" w:line="259" w:lineRule="auto"/>
    </w:pPr>
  </w:style>
  <w:style w:type="paragraph" w:customStyle="1" w:styleId="3D61522A89B34D6D831225AE622D58FC">
    <w:name w:val="3D61522A89B34D6D831225AE622D58FC"/>
    <w:rsid w:val="00B5100D"/>
    <w:pPr>
      <w:spacing w:after="160" w:line="259" w:lineRule="auto"/>
    </w:pPr>
  </w:style>
  <w:style w:type="paragraph" w:customStyle="1" w:styleId="3D61522A89B34D6D831225AE622D58FC1">
    <w:name w:val="3D61522A89B34D6D831225AE622D58FC1"/>
    <w:rsid w:val="00B510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C2EA55B1B1534D348C90A68A9CF44C15">
    <w:name w:val="C2EA55B1B1534D348C90A68A9CF44C15"/>
    <w:rsid w:val="00B510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7CDFD6C173044CE9B6FE5D7FAD49315E">
    <w:name w:val="7CDFD6C173044CE9B6FE5D7FAD49315E"/>
    <w:rsid w:val="00B510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44B59A278EA64E2484DD4768BBE208FB">
    <w:name w:val="44B59A278EA64E2484DD4768BBE208FB"/>
    <w:rsid w:val="00B510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F2D70F3349184977B0223A7CA10B5B651">
    <w:name w:val="F2D70F3349184977B0223A7CA10B5B651"/>
    <w:rsid w:val="00B510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6FCBBAD9D4774DD7A7941C0A54CC4B021">
    <w:name w:val="6FCBBAD9D4774DD7A7941C0A54CC4B021"/>
    <w:rsid w:val="00B510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16C8438249CE495B93D3BD51428D3EB01">
    <w:name w:val="16C8438249CE495B93D3BD51428D3EB01"/>
    <w:rsid w:val="00B510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749EE30F38904E819520BC62EF38CBAE1">
    <w:name w:val="749EE30F38904E819520BC62EF38CBAE1"/>
    <w:rsid w:val="00B510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0765646591C5457196D1E6799953ACBF1">
    <w:name w:val="0765646591C5457196D1E6799953ACBF1"/>
    <w:rsid w:val="00B510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IBB Farben CD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ADCC"/>
      </a:accent1>
      <a:accent2>
        <a:srgbClr val="66CEE0"/>
      </a:accent2>
      <a:accent3>
        <a:srgbClr val="C0E5EB"/>
      </a:accent3>
      <a:accent4>
        <a:srgbClr val="FF5233"/>
      </a:accent4>
      <a:accent5>
        <a:srgbClr val="E3E2D5"/>
      </a:accent5>
      <a:accent6>
        <a:srgbClr val="AAAAAA"/>
      </a:accent6>
      <a:hlink>
        <a:srgbClr val="0495C5"/>
      </a:hlink>
      <a:folHlink>
        <a:srgbClr val="666666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IBB Logobogen blanco.dotx</Template>
  <TotalTime>0</TotalTime>
  <Pages>1</Pages>
  <Words>104</Words>
  <Characters>827</Characters>
  <Application>Microsoft Office Word</Application>
  <DocSecurity>0</DocSecurity>
  <Lines>39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Investitionsbank Berlin</vt:lpstr>
    </vt:vector>
  </TitlesOfParts>
  <Company>Investitionsbank Berlin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Investitionsbank Berlin</dc:title>
  <dc:creator>Wudtke, Ann-Sophie</dc:creator>
  <cp:lastModifiedBy>Seyffarth, Karin</cp:lastModifiedBy>
  <cp:revision>6</cp:revision>
  <cp:lastPrinted>2012-11-27T14:11:00Z</cp:lastPrinted>
  <dcterms:created xsi:type="dcterms:W3CDTF">2026-04-08T14:48:00Z</dcterms:created>
  <dcterms:modified xsi:type="dcterms:W3CDTF">2026-04-21T15:03:00Z</dcterms:modified>
</cp:coreProperties>
</file>